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平顶山鲸聘人力用工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平顶山市鲸聘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人力资源有限公司</w:t>
      </w:r>
      <w:bookmarkEnd w:id="0"/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职业中介活动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人力资源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狄邦邦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18137585509</w:t>
      </w:r>
    </w:p>
    <w:p w14:paraId="72EB5A3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"mailto:820595673@qq.com" </w:instrTex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3234505655</w:t>
      </w:r>
      <w:r>
        <w:rPr>
          <w:rStyle w:val="4"/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@qq.com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4A6BF1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普工，焊工，叉车工，司机</w:t>
      </w:r>
    </w:p>
    <w:p w14:paraId="3130FA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500-800人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16-60岁男女不限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5000-8000元/月</w:t>
      </w:r>
    </w:p>
    <w:p w14:paraId="21BA0742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长白班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/两班倒 包吃包住 吃住在厂</w:t>
      </w:r>
    </w:p>
    <w:p w14:paraId="05FA1B3C">
      <w:pPr>
        <w:numPr>
          <w:ilvl w:val="0"/>
          <w:numId w:val="0"/>
        </w:numPr>
        <w:ind w:leftChars="0"/>
        <w:jc w:val="both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郑州，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安徽，江苏，浙江，重庆..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E034A3B"/>
    <w:rsid w:val="1959028A"/>
    <w:rsid w:val="19F73A90"/>
    <w:rsid w:val="1D271BEA"/>
    <w:rsid w:val="21681610"/>
    <w:rsid w:val="223B259E"/>
    <w:rsid w:val="26E848A3"/>
    <w:rsid w:val="3188028F"/>
    <w:rsid w:val="320F470F"/>
    <w:rsid w:val="338C0DA0"/>
    <w:rsid w:val="3A9B7C26"/>
    <w:rsid w:val="3B024C19"/>
    <w:rsid w:val="419B0120"/>
    <w:rsid w:val="434D53A5"/>
    <w:rsid w:val="453B3FB5"/>
    <w:rsid w:val="48645AFB"/>
    <w:rsid w:val="4B972761"/>
    <w:rsid w:val="4BD90B70"/>
    <w:rsid w:val="4F421746"/>
    <w:rsid w:val="51AC22C1"/>
    <w:rsid w:val="537C75C9"/>
    <w:rsid w:val="548250F0"/>
    <w:rsid w:val="55C83F55"/>
    <w:rsid w:val="573E1C0D"/>
    <w:rsid w:val="587E6CCB"/>
    <w:rsid w:val="58DB6CD4"/>
    <w:rsid w:val="5E7B6072"/>
    <w:rsid w:val="67137642"/>
    <w:rsid w:val="694C29AA"/>
    <w:rsid w:val="6D066BB0"/>
    <w:rsid w:val="6D535020"/>
    <w:rsid w:val="6E8D1AC5"/>
    <w:rsid w:val="71466CD7"/>
    <w:rsid w:val="71C01745"/>
    <w:rsid w:val="7B095F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161</Words>
  <Characters>206</Characters>
  <Lines>0</Lines>
  <Paragraphs>0</Paragraphs>
  <TotalTime>4</TotalTime>
  <ScaleCrop>false</ScaleCrop>
  <LinksUpToDate>false</LinksUpToDate>
  <CharactersWithSpaces>275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2026-01-26T08:21:17Z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